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4387E" w14:textId="77777777" w:rsidR="0005130A" w:rsidRDefault="0005130A" w:rsidP="000513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WARREWYK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fl.1399)</w:t>
      </w:r>
    </w:p>
    <w:p w14:paraId="6C384031" w14:textId="77777777" w:rsidR="0005130A" w:rsidRDefault="0005130A" w:rsidP="000513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0392E8" w14:textId="77777777" w:rsidR="0005130A" w:rsidRDefault="0005130A" w:rsidP="000513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27B8E8" w14:textId="29DF7ACB" w:rsidR="0005130A" w:rsidRDefault="0005130A" w:rsidP="000513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Oct</w:t>
      </w:r>
      <w:r>
        <w:rPr>
          <w:rFonts w:ascii="Times New Roman" w:hAnsi="Times New Roman" w:cs="Times New Roman"/>
          <w:sz w:val="24"/>
          <w:szCs w:val="24"/>
        </w:rPr>
        <w:t>.1399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appointed Sheriff of </w:t>
      </w:r>
      <w:proofErr w:type="spellStart"/>
      <w:r>
        <w:rPr>
          <w:rFonts w:ascii="Times New Roman" w:hAnsi="Times New Roman" w:cs="Times New Roman"/>
          <w:sz w:val="24"/>
          <w:szCs w:val="24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</w:rPr>
        <w:t>.  (C.F.R. 1399-1405 p.2)</w:t>
      </w:r>
    </w:p>
    <w:p w14:paraId="4FED61F7" w14:textId="77777777" w:rsidR="0005130A" w:rsidRDefault="0005130A" w:rsidP="000513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D417B8" w14:textId="77777777" w:rsidR="0005130A" w:rsidRDefault="0005130A" w:rsidP="000513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9EE9A0" w14:textId="77777777" w:rsidR="0005130A" w:rsidRPr="006C3ED4" w:rsidRDefault="0005130A" w:rsidP="000513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April 2021</w:t>
      </w:r>
    </w:p>
    <w:p w14:paraId="679F9EA0" w14:textId="42757BA9" w:rsidR="00BA00AB" w:rsidRPr="0005130A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513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71000" w14:textId="77777777" w:rsidR="0005130A" w:rsidRDefault="0005130A" w:rsidP="009139A6">
      <w:r>
        <w:separator/>
      </w:r>
    </w:p>
  </w:endnote>
  <w:endnote w:type="continuationSeparator" w:id="0">
    <w:p w14:paraId="00AA88A6" w14:textId="77777777" w:rsidR="0005130A" w:rsidRDefault="0005130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5126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C6CA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E6C1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55144" w14:textId="77777777" w:rsidR="0005130A" w:rsidRDefault="0005130A" w:rsidP="009139A6">
      <w:r>
        <w:separator/>
      </w:r>
    </w:p>
  </w:footnote>
  <w:footnote w:type="continuationSeparator" w:id="0">
    <w:p w14:paraId="399E0EE1" w14:textId="77777777" w:rsidR="0005130A" w:rsidRDefault="0005130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7DC3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30C0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7FD2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30A"/>
    <w:rsid w:val="0005130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7550F0"/>
  <w15:chartTrackingRefBased/>
  <w15:docId w15:val="{5B42C301-EA1C-4BAC-B111-E1C39CF20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2021-04-25T21:02:00Z</dcterms:created>
  <dcterms:modified xsi:type="dcterms:W3CDTF">2021-04-25T21:04:00Z</dcterms:modified>
</cp:coreProperties>
</file>